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9AA" w:rsidRDefault="002A69AA">
      <w:r>
        <w:t xml:space="preserve">                 </w:t>
      </w:r>
      <w:r>
        <w:rPr>
          <w:rFonts w:hint="eastAsia"/>
        </w:rPr>
        <w:t>第四届艺海初探之一</w:t>
      </w:r>
      <w:r>
        <w:t>——</w:t>
      </w:r>
      <w:r>
        <w:rPr>
          <w:rFonts w:hint="eastAsia"/>
        </w:rPr>
        <w:t>艺海初探开营啦</w:t>
      </w:r>
      <w:r>
        <w:t>!</w:t>
      </w:r>
    </w:p>
    <w:p w:rsidR="002A69AA" w:rsidRDefault="002A69AA">
      <w:r>
        <w:t xml:space="preserve">   </w:t>
      </w:r>
      <w:smartTag w:uri="urn:schemas-microsoft-com:office:smarttags" w:element="chsdate">
        <w:smartTagPr>
          <w:attr w:name="IsROCDate" w:val="False"/>
          <w:attr w:name="IsLunarDate" w:val="False"/>
          <w:attr w:name="Day" w:val="1"/>
          <w:attr w:name="Month" w:val="6"/>
          <w:attr w:name="Year" w:val="2015"/>
        </w:smartTagPr>
        <w:r>
          <w:t>6</w:t>
        </w:r>
        <w:r>
          <w:rPr>
            <w:rFonts w:hint="eastAsia"/>
          </w:rPr>
          <w:t>月</w:t>
        </w:r>
        <w:r>
          <w:t>1</w:t>
        </w:r>
        <w:r>
          <w:rPr>
            <w:rFonts w:hint="eastAsia"/>
          </w:rPr>
          <w:t>日</w:t>
        </w:r>
      </w:smartTag>
      <w:r>
        <w:rPr>
          <w:rFonts w:hint="eastAsia"/>
        </w:rPr>
        <w:t>，常州艺术高等职业学校</w:t>
      </w:r>
      <w:r>
        <w:t>2015</w:t>
      </w:r>
      <w:r>
        <w:rPr>
          <w:rFonts w:hint="eastAsia"/>
        </w:rPr>
        <w:t>级新生艺海初探正式拉开了帷幕，</w:t>
      </w:r>
      <w:r>
        <w:t>280</w:t>
      </w:r>
      <w:r>
        <w:rPr>
          <w:rFonts w:hint="eastAsia"/>
        </w:rPr>
        <w:t>多位新生通过层层选拔，终于来到了梦寐以求的常艺校。下午</w:t>
      </w:r>
      <w:r>
        <w:t>2</w:t>
      </w:r>
      <w:r>
        <w:rPr>
          <w:rFonts w:hint="eastAsia"/>
        </w:rPr>
        <w:t>点，</w:t>
      </w:r>
      <w:r>
        <w:t xml:space="preserve"> </w:t>
      </w:r>
      <w:r>
        <w:rPr>
          <w:rFonts w:hint="eastAsia"/>
        </w:rPr>
        <w:t>艺海初探开营仪式如期而至。本次开营仪式由校团委夏成晨老师主持，杭国金副校长、教务处处长史冲处长、学工处副处长马岚老师、设计系书记齐放以及表演系书记罗业尧等领导和老师出席了此次开营仪式。</w:t>
      </w:r>
    </w:p>
    <w:p w:rsidR="002A69AA" w:rsidRDefault="002A69AA" w:rsidP="00E77C0E">
      <w:pPr>
        <w:ind w:firstLineChars="200" w:firstLine="31680"/>
      </w:pPr>
      <w:r>
        <w:rPr>
          <w:rFonts w:hint="eastAsia"/>
        </w:rPr>
        <w:t>本次开营仪式共由</w:t>
      </w:r>
      <w:r>
        <w:t>8</w:t>
      </w:r>
      <w:r>
        <w:rPr>
          <w:rFonts w:hint="eastAsia"/>
        </w:rPr>
        <w:t>个环节组成。杭校长首先为新生致欢迎辞，一段精心制作的视频《学长学姐有话说》道出了常高艺老生对于新生到来的欢迎和祝福。之后，教务处史处长及学工处副处长马岚老师分别介绍了艺海初探的课程安排、活动安排及注意事项和要求。接下来，</w:t>
      </w:r>
      <w:r>
        <w:t xml:space="preserve"> 2015</w:t>
      </w:r>
      <w:r>
        <w:rPr>
          <w:rFonts w:hint="eastAsia"/>
        </w:rPr>
        <w:t>级各班班主任以及班主任助理登台亮相并用朴实的话语勉励了</w:t>
      </w:r>
      <w:r>
        <w:t>15</w:t>
      </w:r>
      <w:r>
        <w:rPr>
          <w:rFonts w:hint="eastAsia"/>
        </w:rPr>
        <w:t>届的学子们。</w:t>
      </w:r>
    </w:p>
    <w:p w:rsidR="002A69AA" w:rsidRDefault="002A69AA" w:rsidP="00E77C0E">
      <w:pPr>
        <w:ind w:firstLineChars="200" w:firstLine="31680"/>
      </w:pPr>
      <w:r>
        <w:rPr>
          <w:rFonts w:hint="eastAsia"/>
        </w:rPr>
        <w:t>青春之所以美丽，正是因为这是一个有梦的年纪。一部名为《舞</w:t>
      </w:r>
      <w:r>
        <w:t xml:space="preserve"> </w:t>
      </w:r>
      <w:r>
        <w:rPr>
          <w:rFonts w:hint="eastAsia"/>
        </w:rPr>
        <w:t>梦》的微电影也在开营仪式中展现在了新生面前，让新生们认识到来到常艺是为了圆自己的艺术之梦，但圆梦也需要付出许多努力。随后，</w:t>
      </w:r>
      <w:r>
        <w:t>15</w:t>
      </w:r>
      <w:r>
        <w:rPr>
          <w:rFonts w:hint="eastAsia"/>
        </w:rPr>
        <w:t>级环艺专业的戴云蕾同学代表</w:t>
      </w:r>
      <w:r>
        <w:t>15</w:t>
      </w:r>
      <w:r>
        <w:rPr>
          <w:rFonts w:hint="eastAsia"/>
        </w:rPr>
        <w:t>级新生做了发言。</w:t>
      </w:r>
    </w:p>
    <w:p w:rsidR="002A69AA" w:rsidRDefault="002A69AA" w:rsidP="00541742">
      <w:pPr>
        <w:ind w:firstLineChars="200" w:firstLine="31680"/>
      </w:pPr>
      <w:r>
        <w:t>10</w:t>
      </w:r>
      <w:r>
        <w:rPr>
          <w:rFonts w:hint="eastAsia"/>
        </w:rPr>
        <w:t>天的艺海初探，短暂却又漫长，希望</w:t>
      </w:r>
      <w:r>
        <w:t>15</w:t>
      </w:r>
      <w:r>
        <w:rPr>
          <w:rFonts w:hint="eastAsia"/>
        </w:rPr>
        <w:t>级新生在丰富的课程及活动中细细品味常艺的魅力。</w:t>
      </w:r>
    </w:p>
    <w:p w:rsidR="002A69AA" w:rsidRDefault="002A69AA" w:rsidP="0012668E">
      <w:pPr>
        <w:ind w:firstLineChars="200" w:firstLine="31680"/>
        <w:jc w:val="right"/>
      </w:pPr>
      <w:r>
        <w:rPr>
          <w:rFonts w:hint="eastAsia"/>
        </w:rPr>
        <w:t>团委</w:t>
      </w:r>
      <w:r>
        <w:t xml:space="preserve"> </w:t>
      </w:r>
      <w:r>
        <w:rPr>
          <w:rFonts w:hint="eastAsia"/>
        </w:rPr>
        <w:t>小记者</w:t>
      </w:r>
      <w:r>
        <w:t xml:space="preserve"> </w:t>
      </w:r>
      <w:r>
        <w:rPr>
          <w:rFonts w:hint="eastAsia"/>
        </w:rPr>
        <w:t>邹涵杰</w:t>
      </w:r>
      <w:r>
        <w:t xml:space="preserve">  </w:t>
      </w:r>
    </w:p>
    <w:p w:rsidR="002A69AA" w:rsidRDefault="002A69AA" w:rsidP="00E77C0E">
      <w:pPr>
        <w:ind w:firstLineChars="900" w:firstLine="31680"/>
      </w:pPr>
    </w:p>
    <w:p w:rsidR="002A69AA" w:rsidRDefault="002A69AA">
      <w:r>
        <w:t xml:space="preserve">                             </w:t>
      </w:r>
    </w:p>
    <w:sectPr w:rsidR="002A69AA" w:rsidSect="00057CC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6D16"/>
    <w:rsid w:val="00047AEB"/>
    <w:rsid w:val="00057CCA"/>
    <w:rsid w:val="000E1D10"/>
    <w:rsid w:val="0012668E"/>
    <w:rsid w:val="001F7C4B"/>
    <w:rsid w:val="002A69AA"/>
    <w:rsid w:val="00353317"/>
    <w:rsid w:val="003E319F"/>
    <w:rsid w:val="004D20E7"/>
    <w:rsid w:val="00541742"/>
    <w:rsid w:val="005C3CCA"/>
    <w:rsid w:val="005F6D16"/>
    <w:rsid w:val="008A16DE"/>
    <w:rsid w:val="00D31EB8"/>
    <w:rsid w:val="00D92DAB"/>
    <w:rsid w:val="00E77C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CC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TotalTime>
  <Pages>1</Pages>
  <Words>84</Words>
  <Characters>481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cp:revision>
  <dcterms:created xsi:type="dcterms:W3CDTF">2015-06-01T07:28:00Z</dcterms:created>
  <dcterms:modified xsi:type="dcterms:W3CDTF">2015-06-03T07:04:00Z</dcterms:modified>
</cp:coreProperties>
</file>